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1E234BCD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B7410F" w:rsidRPr="00B7410F">
        <w:rPr>
          <w:rStyle w:val="Siln"/>
        </w:rPr>
        <w:t>Údržba vyšší a nižší zeleně v obvodu OŘ Brno 2024 - 2026 - regulace invazivních dřevin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</w:t>
      </w:r>
      <w:r>
        <w:rPr>
          <w:rFonts w:eastAsia="Times New Roman" w:cs="Times New Roman"/>
          <w:highlight w:val="yellow"/>
          <w:lang w:eastAsia="cs-CZ"/>
        </w:rPr>
        <w:t>č.j. (č.j. dokumentu výzvy)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5F21C9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5F21C9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A1B32" w14:textId="77777777" w:rsidR="005F21C9" w:rsidRDefault="005F21C9" w:rsidP="00962258">
      <w:pPr>
        <w:spacing w:after="0" w:line="240" w:lineRule="auto"/>
      </w:pPr>
      <w:r>
        <w:separator/>
      </w:r>
    </w:p>
  </w:endnote>
  <w:endnote w:type="continuationSeparator" w:id="0">
    <w:p w14:paraId="1651656C" w14:textId="77777777" w:rsidR="005F21C9" w:rsidRDefault="005F21C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F01F5" w14:textId="77777777" w:rsidR="005F21C9" w:rsidRDefault="005F21C9" w:rsidP="00962258">
      <w:pPr>
        <w:spacing w:after="0" w:line="240" w:lineRule="auto"/>
      </w:pPr>
      <w:r>
        <w:separator/>
      </w:r>
    </w:p>
  </w:footnote>
  <w:footnote w:type="continuationSeparator" w:id="0">
    <w:p w14:paraId="668C0E1C" w14:textId="77777777" w:rsidR="005F21C9" w:rsidRDefault="005F21C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5F21C9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410F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CF6BAB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49171C"/>
    <w:rsid w:val="00710200"/>
    <w:rsid w:val="0087094D"/>
    <w:rsid w:val="00B72819"/>
    <w:rsid w:val="00BE31C7"/>
    <w:rsid w:val="00C601C7"/>
    <w:rsid w:val="00CC3A65"/>
    <w:rsid w:val="00CF6BAB"/>
    <w:rsid w:val="00DB3D9A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CC69FC9-33C5-4651-8B88-9E62363D8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88</TotalTime>
  <Pages>2</Pages>
  <Words>479</Words>
  <Characters>2828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Sečkařová Andrea</cp:lastModifiedBy>
  <cp:revision>11</cp:revision>
  <cp:lastPrinted>2017-11-28T17:18:00Z</cp:lastPrinted>
  <dcterms:created xsi:type="dcterms:W3CDTF">2023-11-16T10:29:00Z</dcterms:created>
  <dcterms:modified xsi:type="dcterms:W3CDTF">2026-07-23T08:38:00Z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  <property fmtid="{D5CDD505-2E9C-101B-9397-08002B2CF9AE}" pid="3" name="URL">
    <vt:lpwstr/>
  </property>
</Properties>
</file>